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B34A3" w14:textId="77777777" w:rsidR="00184391" w:rsidRDefault="00184391" w:rsidP="001843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DALE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0CF0EBB" w14:textId="77777777" w:rsidR="00184391" w:rsidRDefault="00184391" w:rsidP="001843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Shearman or shipman.</w:t>
      </w:r>
    </w:p>
    <w:p w14:paraId="6274FAA4" w14:textId="77777777" w:rsidR="00184391" w:rsidRDefault="00184391" w:rsidP="00184391">
      <w:pPr>
        <w:rPr>
          <w:rFonts w:ascii="Times New Roman" w:hAnsi="Times New Roman" w:cs="Times New Roman"/>
        </w:rPr>
      </w:pPr>
    </w:p>
    <w:p w14:paraId="3CC05632" w14:textId="77777777" w:rsidR="00184391" w:rsidRDefault="00184391" w:rsidP="00184391">
      <w:pPr>
        <w:rPr>
          <w:rFonts w:ascii="Times New Roman" w:hAnsi="Times New Roman" w:cs="Times New Roman"/>
        </w:rPr>
      </w:pPr>
    </w:p>
    <w:p w14:paraId="39B7963B" w14:textId="77777777" w:rsidR="00184391" w:rsidRDefault="00184391" w:rsidP="001843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530B15A5" w14:textId="77777777" w:rsidR="00184391" w:rsidRDefault="00184391" w:rsidP="001843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Edward Everard of Salisbury(q.v.) and John </w:t>
      </w:r>
      <w:proofErr w:type="spellStart"/>
      <w:r>
        <w:rPr>
          <w:rFonts w:ascii="Times New Roman" w:hAnsi="Times New Roman" w:cs="Times New Roman"/>
        </w:rPr>
        <w:t>Wymer</w:t>
      </w:r>
      <w:proofErr w:type="spellEnd"/>
      <w:r>
        <w:rPr>
          <w:rFonts w:ascii="Times New Roman" w:hAnsi="Times New Roman" w:cs="Times New Roman"/>
        </w:rPr>
        <w:t xml:space="preserve"> of Bridgewater,</w:t>
      </w:r>
    </w:p>
    <w:p w14:paraId="6B4A4E54" w14:textId="77777777" w:rsidR="00184391" w:rsidRDefault="00184391" w:rsidP="0018439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Somerset(q.v.).</w:t>
      </w:r>
    </w:p>
    <w:p w14:paraId="1CABE23B" w14:textId="77777777" w:rsidR="00184391" w:rsidRDefault="00184391" w:rsidP="001843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912B2B3" w14:textId="77777777" w:rsidR="00184391" w:rsidRDefault="00184391" w:rsidP="00184391">
      <w:pPr>
        <w:rPr>
          <w:rFonts w:ascii="Times New Roman" w:hAnsi="Times New Roman" w:cs="Times New Roman"/>
        </w:rPr>
      </w:pPr>
    </w:p>
    <w:p w14:paraId="2D5E3886" w14:textId="77777777" w:rsidR="00184391" w:rsidRDefault="00184391" w:rsidP="00184391">
      <w:pPr>
        <w:rPr>
          <w:rFonts w:ascii="Times New Roman" w:hAnsi="Times New Roman" w:cs="Times New Roman"/>
        </w:rPr>
      </w:pPr>
    </w:p>
    <w:p w14:paraId="12AB28B3" w14:textId="77777777" w:rsidR="00184391" w:rsidRDefault="00184391" w:rsidP="001843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January 2019</w:t>
      </w:r>
    </w:p>
    <w:p w14:paraId="5E4B084D" w14:textId="77777777" w:rsidR="006B2F86" w:rsidRPr="00E71FC3" w:rsidRDefault="001843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CEC49" w14:textId="77777777" w:rsidR="00184391" w:rsidRDefault="00184391" w:rsidP="00E71FC3">
      <w:r>
        <w:separator/>
      </w:r>
    </w:p>
  </w:endnote>
  <w:endnote w:type="continuationSeparator" w:id="0">
    <w:p w14:paraId="4F4F9F44" w14:textId="77777777" w:rsidR="00184391" w:rsidRDefault="0018439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CA6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A4AFC" w14:textId="77777777" w:rsidR="00184391" w:rsidRDefault="00184391" w:rsidP="00E71FC3">
      <w:r>
        <w:separator/>
      </w:r>
    </w:p>
  </w:footnote>
  <w:footnote w:type="continuationSeparator" w:id="0">
    <w:p w14:paraId="768C1676" w14:textId="77777777" w:rsidR="00184391" w:rsidRDefault="0018439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391"/>
    <w:rsid w:val="0018439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23231"/>
  <w15:chartTrackingRefBased/>
  <w15:docId w15:val="{472490B7-6609-40E7-B0D7-FA390FC8F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439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843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2019-01-23T19:47:00Z</dcterms:created>
  <dcterms:modified xsi:type="dcterms:W3CDTF">2019-01-23T19:48:00Z</dcterms:modified>
</cp:coreProperties>
</file>